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D79CB" w14:textId="28961E28" w:rsidR="00BA00AB" w:rsidRDefault="003978C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RAIGHT</w:t>
      </w:r>
      <w:r>
        <w:rPr>
          <w:rFonts w:ascii="Times New Roman" w:hAnsi="Times New Roman" w:cs="Times New Roman"/>
          <w:sz w:val="24"/>
          <w:szCs w:val="24"/>
        </w:rPr>
        <w:t xml:space="preserve">     (d.1500)</w:t>
      </w:r>
    </w:p>
    <w:p w14:paraId="220F9B88" w14:textId="4F000322" w:rsidR="003978C2" w:rsidRDefault="003978C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Tapiter.</w:t>
      </w:r>
    </w:p>
    <w:p w14:paraId="4E8511BB" w14:textId="62061FBA" w:rsidR="003978C2" w:rsidRDefault="003978C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FC18E2" w14:textId="255368AD" w:rsidR="003978C2" w:rsidRDefault="003978C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E36EC5" w14:textId="56776DE9" w:rsidR="003978C2" w:rsidRDefault="003978C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Jan.1500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p.134)</w:t>
      </w:r>
    </w:p>
    <w:p w14:paraId="3EC077DC" w14:textId="1DE2D5A2" w:rsidR="003978C2" w:rsidRDefault="003978C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Mar.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222A71F5" w14:textId="51629021" w:rsidR="003978C2" w:rsidRDefault="003978C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4030CF" w14:textId="329D417A" w:rsidR="003978C2" w:rsidRDefault="003978C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E5BBB6" w14:textId="6363A81C" w:rsidR="003978C2" w:rsidRPr="003978C2" w:rsidRDefault="003978C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June 2021</w:t>
      </w:r>
    </w:p>
    <w:sectPr w:rsidR="003978C2" w:rsidRPr="003978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BB5BF" w14:textId="77777777" w:rsidR="003978C2" w:rsidRDefault="003978C2" w:rsidP="009139A6">
      <w:r>
        <w:separator/>
      </w:r>
    </w:p>
  </w:endnote>
  <w:endnote w:type="continuationSeparator" w:id="0">
    <w:p w14:paraId="5C3E94BE" w14:textId="77777777" w:rsidR="003978C2" w:rsidRDefault="003978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4DA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332F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C50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634D1" w14:textId="77777777" w:rsidR="003978C2" w:rsidRDefault="003978C2" w:rsidP="009139A6">
      <w:r>
        <w:separator/>
      </w:r>
    </w:p>
  </w:footnote>
  <w:footnote w:type="continuationSeparator" w:id="0">
    <w:p w14:paraId="22357111" w14:textId="77777777" w:rsidR="003978C2" w:rsidRDefault="003978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1AE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874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DEB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8C2"/>
    <w:rsid w:val="000666E0"/>
    <w:rsid w:val="002510B7"/>
    <w:rsid w:val="003978C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099BD"/>
  <w15:chartTrackingRefBased/>
  <w15:docId w15:val="{BDE21A0B-026B-4988-9D5C-79D10E9E3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2021-06-19T10:44:00Z</dcterms:created>
  <dcterms:modified xsi:type="dcterms:W3CDTF">2021-06-19T10:46:00Z</dcterms:modified>
</cp:coreProperties>
</file>